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52ADCF7E" w:rsidR="00F20843" w:rsidRPr="00535C86"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35C86">
              <w:rPr>
                <w:rFonts w:cs="Calibri"/>
                <w:color w:val="auto"/>
                <w:sz w:val="22"/>
                <w:szCs w:val="22"/>
              </w:rPr>
              <w:t>Saulės fotovoltinės elektrinės</w:t>
            </w:r>
            <w:r w:rsidR="000238AB" w:rsidRPr="00535C86">
              <w:rPr>
                <w:rFonts w:cs="Calibri"/>
                <w:color w:val="auto"/>
                <w:sz w:val="22"/>
                <w:szCs w:val="22"/>
              </w:rPr>
              <w:t xml:space="preserve"> </w:t>
            </w:r>
            <w:r w:rsidR="00045E8D" w:rsidRPr="00535C86">
              <w:rPr>
                <w:rFonts w:cs="Calibri"/>
                <w:color w:val="auto"/>
                <w:sz w:val="22"/>
                <w:szCs w:val="22"/>
              </w:rPr>
              <w:t>75</w:t>
            </w:r>
            <w:r w:rsidR="00624A43" w:rsidRPr="00535C86">
              <w:rPr>
                <w:rFonts w:cs="Calibri"/>
                <w:color w:val="auto"/>
                <w:sz w:val="22"/>
                <w:szCs w:val="22"/>
              </w:rPr>
              <w:t xml:space="preserve"> </w:t>
            </w:r>
            <w:r w:rsidR="000238AB" w:rsidRPr="00535C86">
              <w:rPr>
                <w:rFonts w:cs="Calibri"/>
                <w:color w:val="auto"/>
                <w:sz w:val="22"/>
                <w:szCs w:val="22"/>
              </w:rPr>
              <w:t>kW</w:t>
            </w:r>
            <w:r w:rsidRPr="00535C86">
              <w:rPr>
                <w:rFonts w:cs="Calibri"/>
                <w:color w:val="auto"/>
                <w:sz w:val="22"/>
                <w:szCs w:val="22"/>
              </w:rPr>
              <w:t xml:space="preserve"> su akumuliatorine energijos kaupimo sistema</w:t>
            </w:r>
            <w:r w:rsidR="000238AB" w:rsidRPr="00535C86">
              <w:rPr>
                <w:rFonts w:cs="Calibri"/>
                <w:color w:val="auto"/>
                <w:sz w:val="22"/>
                <w:szCs w:val="22"/>
              </w:rPr>
              <w:t xml:space="preserve"> </w:t>
            </w:r>
            <w:r w:rsidR="00045E8D" w:rsidRPr="00535C86">
              <w:rPr>
                <w:rFonts w:cs="Calibri"/>
                <w:color w:val="auto"/>
                <w:sz w:val="22"/>
                <w:szCs w:val="22"/>
              </w:rPr>
              <w:t>100</w:t>
            </w:r>
            <w:r w:rsidR="00624A43" w:rsidRPr="00535C86">
              <w:rPr>
                <w:rFonts w:cs="Calibri"/>
                <w:color w:val="auto"/>
                <w:sz w:val="22"/>
                <w:szCs w:val="22"/>
              </w:rPr>
              <w:t xml:space="preserve"> </w:t>
            </w:r>
            <w:r w:rsidR="000238AB" w:rsidRPr="00535C86">
              <w:rPr>
                <w:rFonts w:cs="Calibri"/>
                <w:color w:val="auto"/>
                <w:sz w:val="22"/>
                <w:szCs w:val="22"/>
              </w:rPr>
              <w:t>kWh</w:t>
            </w:r>
            <w:r w:rsidRPr="00535C86">
              <w:rPr>
                <w:rFonts w:cs="Calibri"/>
                <w:color w:val="auto"/>
                <w:sz w:val="22"/>
                <w:szCs w:val="22"/>
              </w:rPr>
              <w:t xml:space="preserve"> projektavim</w:t>
            </w:r>
            <w:r w:rsidR="000238AB" w:rsidRPr="00535C86">
              <w:rPr>
                <w:rFonts w:cs="Calibri"/>
                <w:color w:val="auto"/>
                <w:sz w:val="22"/>
                <w:szCs w:val="22"/>
              </w:rPr>
              <w:t>as</w:t>
            </w:r>
            <w:r w:rsidRPr="00535C86">
              <w:rPr>
                <w:rFonts w:cs="Calibri"/>
                <w:color w:val="auto"/>
                <w:sz w:val="22"/>
                <w:szCs w:val="22"/>
              </w:rPr>
              <w:t>, įrangos tiekim</w:t>
            </w:r>
            <w:r w:rsidR="000238AB" w:rsidRPr="00535C86">
              <w:rPr>
                <w:rFonts w:cs="Calibri"/>
                <w:color w:val="auto"/>
                <w:sz w:val="22"/>
                <w:szCs w:val="22"/>
              </w:rPr>
              <w:t>as</w:t>
            </w:r>
            <w:r w:rsidRPr="00535C86">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26573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070B209E" w:rsidR="00DF351B" w:rsidRPr="00535C86" w:rsidRDefault="00045E8D"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535C86">
              <w:rPr>
                <w:rFonts w:cs="Calibri"/>
                <w:color w:val="auto"/>
                <w:sz w:val="22"/>
                <w:szCs w:val="22"/>
              </w:rPr>
              <w:t>Voluinės srities tarybos Voluinės mokslo licėjus</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535C86"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35C86">
              <w:rPr>
                <w:rFonts w:cs="Calibri"/>
                <w:iCs/>
                <w:color w:val="auto"/>
                <w:sz w:val="22"/>
                <w:szCs w:val="22"/>
              </w:rPr>
              <w:t>S</w:t>
            </w:r>
            <w:r w:rsidR="0086625C" w:rsidRPr="00535C86">
              <w:rPr>
                <w:rFonts w:cs="Calibri"/>
                <w:iCs/>
                <w:color w:val="auto"/>
                <w:sz w:val="22"/>
                <w:szCs w:val="22"/>
              </w:rPr>
              <w:t>aulės elektrinės sistemos pristatymo ir montavimo vieta objekte adresu:</w:t>
            </w:r>
          </w:p>
          <w:p w14:paraId="1F56B088" w14:textId="7E98B477" w:rsidR="001B700D" w:rsidRPr="00535C86" w:rsidRDefault="00045E8D" w:rsidP="00535C86">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535C86">
              <w:rPr>
                <w:rFonts w:cs="Calibri"/>
                <w:iCs/>
                <w:color w:val="auto"/>
                <w:sz w:val="22"/>
                <w:szCs w:val="22"/>
              </w:rPr>
              <w:t xml:space="preserve">Voluinės srities tarybos Voluinės mokslo licėjus </w:t>
            </w:r>
            <w:r w:rsidR="00C36541" w:rsidRPr="00535C86">
              <w:rPr>
                <w:rFonts w:cs="Calibri"/>
                <w:iCs/>
                <w:color w:val="auto"/>
                <w:sz w:val="22"/>
                <w:szCs w:val="22"/>
              </w:rPr>
              <w:cr/>
            </w:r>
            <w:r w:rsidRPr="00535C86">
              <w:rPr>
                <w:rFonts w:cs="Calibri"/>
                <w:iCs/>
                <w:color w:val="auto"/>
                <w:sz w:val="22"/>
                <w:szCs w:val="22"/>
              </w:rPr>
              <w:t>Ukraina, Voluinės sritis, Luckas, Selyščna g. 2в</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26573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26573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„refurbished“)</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26573F"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„refurbished“)</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26573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Inverteriams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Inverteriams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inverterių,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inverterių, akumuliatorių ir įrangos stebėsenos sistemos) kilmę įrodančius dokumentus (gamintojų deklaracijas, </w:t>
            </w:r>
            <w:r w:rsidRPr="001C6D4C">
              <w:rPr>
                <w:rFonts w:ascii="Calibri" w:hAnsi="Calibri" w:cs="Calibri"/>
                <w:b w:val="0"/>
              </w:rPr>
              <w:lastRenderedPageBreak/>
              <w:t xml:space="preserve">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Prekių pristatymo metu, tiekėjas privalės pateikti atsakingos institucijos (Pramonės ir amatų rūmai, Eksporto ir prekybos agentūros, Muitinės tarnybos ar kitos įstaigos ar institucijos) dokumentus, patvirtinančius įrangos pagrindinių komponentų (fotovoltinių modulių, inverterių, akumuliatorių ir įrangos stebėsenos sistemos) kilmę.</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26573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Inverteriai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26573F"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w:t>
            </w:r>
            <w:r w:rsidR="005738B9" w:rsidRPr="005738B9">
              <w:rPr>
                <w:rFonts w:cs="Calibri"/>
                <w:color w:val="auto"/>
                <w:sz w:val="22"/>
                <w:szCs w:val="22"/>
              </w:rPr>
              <w:lastRenderedPageBreak/>
              <w:t>dokumentus, patvirtinančius įrangos pagrindinių komponentų (fotovoltinių modulių, inverterių,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Visa siūloma saulės elektrinės sistema įskaitant inverterius,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Sistema turi būti izoliuota nuo viešų tinklų arba prijungta per saugias tinklo užkardas (angl. firewalls),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 xml:space="preserve">Turi būti įdiegtos priemonės, ribojančios </w:t>
            </w:r>
            <w:r w:rsidRPr="002F61F6">
              <w:rPr>
                <w:rFonts w:ascii="Calibri" w:hAnsi="Calibri" w:cs="Calibri"/>
                <w:b w:val="0"/>
                <w:bCs/>
              </w:rPr>
              <w:lastRenderedPageBreak/>
              <w:t>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Visa duomenų perdavimo komunikacija tarp Sistemos komponentų (pvz., inverterio,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26573F"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450A392E"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C36541">
              <w:rPr>
                <w:rFonts w:ascii="Calibri" w:hAnsi="Calibri" w:cs="Calibri"/>
                <w:b w:val="0"/>
              </w:rPr>
              <w:t>šlaitinis,</w:t>
            </w:r>
            <w:r w:rsidR="004C7AAB">
              <w:rPr>
                <w:rFonts w:ascii="Calibri" w:hAnsi="Calibri" w:cs="Calibri"/>
                <w:b w:val="0"/>
              </w:rPr>
              <w:t xml:space="preserve"> stogo danga </w:t>
            </w:r>
            <w:r w:rsidR="00624A43">
              <w:rPr>
                <w:rFonts w:ascii="Calibri" w:hAnsi="Calibri" w:cs="Calibri"/>
                <w:b w:val="0"/>
              </w:rPr>
              <w:t xml:space="preserve">– </w:t>
            </w:r>
            <w:r w:rsidR="00C36541">
              <w:rPr>
                <w:rFonts w:ascii="Calibri" w:hAnsi="Calibri" w:cs="Calibri"/>
                <w:b w:val="0"/>
              </w:rPr>
              <w:t xml:space="preserve">metalinė dažyta skarda, posvyrio kampas apie </w:t>
            </w:r>
            <w:r w:rsidR="00045E8D">
              <w:rPr>
                <w:rFonts w:ascii="Calibri" w:hAnsi="Calibri" w:cs="Calibri"/>
                <w:b w:val="0"/>
              </w:rPr>
              <w:t>17-29</w:t>
            </w:r>
            <w:r w:rsidR="00C36541">
              <w:rPr>
                <w:rFonts w:ascii="Calibri" w:hAnsi="Calibri" w:cs="Calibri"/>
                <w:b w:val="0"/>
              </w:rPr>
              <w:t xml:space="preserve"> laipsniai</w:t>
            </w:r>
            <w:r w:rsidR="00624A43">
              <w:rPr>
                <w:rFonts w:ascii="Calibri" w:hAnsi="Calibri" w:cs="Calibri"/>
                <w:b w:val="0"/>
              </w:rPr>
              <w:t>.</w:t>
            </w:r>
            <w:r w:rsidR="004C7AAB">
              <w:rPr>
                <w:rFonts w:ascii="Calibri" w:hAnsi="Calibri" w:cs="Calibri"/>
                <w:b w:val="0"/>
              </w:rPr>
              <w:t xml:space="preserve"> </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550F9B15"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lastRenderedPageBreak/>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045E8D">
              <w:rPr>
                <w:rFonts w:ascii="Calibri" w:hAnsi="Calibri" w:cs="Calibri"/>
                <w:b w:val="0"/>
              </w:rPr>
              <w:t>276</w:t>
            </w:r>
            <w:r w:rsidR="00624A43"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045E8D">
              <w:rPr>
                <w:rFonts w:ascii="Calibri" w:hAnsi="Calibri" w:cs="Calibri"/>
                <w:b w:val="0"/>
              </w:rPr>
              <w:t>75422</w:t>
            </w:r>
            <w:r w:rsidR="00624A43">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045E8D">
              <w:rPr>
                <w:rFonts w:ascii="Calibri" w:hAnsi="Calibri" w:cs="Calibri"/>
                <w:b w:val="0"/>
              </w:rPr>
              <w:t>50</w:t>
            </w:r>
            <w:r w:rsidR="00624A43">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tiksliai ir iš anksto įsivertintų galimas </w:t>
            </w:r>
            <w:r w:rsidR="005410A6" w:rsidRPr="005410A6">
              <w:rPr>
                <w:rFonts w:ascii="Calibri" w:hAnsi="Calibri" w:cs="Calibri"/>
                <w:b w:val="0"/>
              </w:rPr>
              <w:lastRenderedPageBreak/>
              <w:t>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2B6D5123"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9055EA" w:rsidRPr="009055EA">
              <w:rPr>
                <w:rFonts w:cs="Calibri"/>
                <w:bCs/>
                <w:color w:val="auto"/>
                <w:sz w:val="22"/>
                <w:szCs w:val="22"/>
              </w:rPr>
              <w:t>TS priedai (</w:t>
            </w:r>
            <w:r w:rsidR="00045E8D">
              <w:rPr>
                <w:rFonts w:cs="Calibri"/>
                <w:bCs/>
                <w:color w:val="auto"/>
                <w:sz w:val="22"/>
                <w:szCs w:val="22"/>
              </w:rPr>
              <w:t>Voluinės</w:t>
            </w:r>
            <w:r w:rsidR="009055EA" w:rsidRPr="009055EA">
              <w:rPr>
                <w:rFonts w:cs="Calibri"/>
                <w:bCs/>
                <w:color w:val="auto"/>
                <w:sz w:val="22"/>
                <w:szCs w:val="22"/>
              </w:rPr>
              <w:t xml:space="preserve"> licėjus)</w:t>
            </w:r>
            <w:r w:rsidRPr="005A2E5F">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26573F"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w:t>
            </w:r>
            <w:r w:rsidRPr="002576A8">
              <w:rPr>
                <w:rFonts w:ascii="Calibri" w:hAnsi="Calibri" w:cs="Calibri"/>
                <w:b w:val="0"/>
              </w:rPr>
              <w:lastRenderedPageBreak/>
              <w:t>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26573F"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26573F"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26573F"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11C61051" w:rsidR="00F5098A" w:rsidRPr="00D86ED0" w:rsidRDefault="00535C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Ne mažiau kaip </w:t>
            </w:r>
            <w:r w:rsidR="00045E8D">
              <w:rPr>
                <w:rFonts w:cs="Calibri"/>
                <w:iCs/>
                <w:color w:val="auto"/>
                <w:sz w:val="22"/>
                <w:szCs w:val="22"/>
              </w:rPr>
              <w:t>75</w:t>
            </w:r>
            <w:r w:rsidR="00624A43">
              <w:rPr>
                <w:rFonts w:cs="Calibri"/>
                <w:iCs/>
                <w:color w:val="auto"/>
                <w:sz w:val="22"/>
                <w:szCs w:val="22"/>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Fotoelektrinių modulių efektyvumas pagal STC (Standard Test Conditions),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Test Conditions)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w:t>
            </w:r>
            <w:r w:rsidRPr="006C76BE">
              <w:rPr>
                <w:rFonts w:ascii="Calibri" w:hAnsi="Calibri" w:cs="Calibri"/>
                <w:b w:val="0"/>
                <w:bCs/>
              </w:rPr>
              <w:lastRenderedPageBreak/>
              <w:t>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lastRenderedPageBreak/>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6CC49C16"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CD23DA">
              <w:rPr>
                <w:bCs/>
                <w:color w:val="auto"/>
                <w:sz w:val="22"/>
                <w:szCs w:val="22"/>
              </w:rPr>
              <w:t xml:space="preserve">. </w:t>
            </w:r>
            <w:r w:rsidRPr="002E7A58">
              <w:rPr>
                <w:bCs/>
                <w:i/>
                <w:iCs/>
                <w:color w:val="auto"/>
                <w:sz w:val="22"/>
                <w:szCs w:val="22"/>
              </w:rPr>
              <w:t>(</w:t>
            </w:r>
            <w:r w:rsidR="00624A43" w:rsidRPr="002E7A58">
              <w:rPr>
                <w:bCs/>
                <w:i/>
                <w:iCs/>
                <w:color w:val="auto"/>
                <w:sz w:val="22"/>
                <w:szCs w:val="22"/>
              </w:rPr>
              <w:t xml:space="preserve">Preliminarus stogo plotas </w:t>
            </w:r>
            <w:r w:rsidR="00045E8D">
              <w:rPr>
                <w:bCs/>
                <w:i/>
                <w:iCs/>
                <w:color w:val="auto"/>
                <w:sz w:val="22"/>
                <w:szCs w:val="22"/>
              </w:rPr>
              <w:t>210, 1036 ir 583</w:t>
            </w:r>
            <w:r w:rsidR="00624A43" w:rsidRPr="002E7A58">
              <w:rPr>
                <w:bCs/>
                <w:i/>
                <w:iCs/>
                <w:color w:val="auto"/>
                <w:sz w:val="22"/>
                <w:szCs w:val="22"/>
              </w:rPr>
              <w:t xml:space="preserve"> kv.m.</w:t>
            </w:r>
            <w:r w:rsidRPr="002E7A58">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26573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F5B02">
              <w:rPr>
                <w:rFonts w:cs="Calibri"/>
                <w:color w:val="auto"/>
                <w:sz w:val="22"/>
                <w:szCs w:val="22"/>
              </w:rPr>
              <w:t>Inverteriai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Siūlomi inverteriai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Inverteriai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inverteriu(-iais)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 xml:space="preserve">elektros tinklus, </w:t>
            </w:r>
            <w:r w:rsidR="00F5098A" w:rsidRPr="001C6D4C">
              <w:rPr>
                <w:rFonts w:ascii="Calibri" w:hAnsi="Calibri" w:cs="Calibri"/>
                <w:b w:val="0"/>
                <w:bCs/>
              </w:rPr>
              <w:lastRenderedPageBreak/>
              <w:t>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Inverterių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Inverteriai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inverteriai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siūlomi inverteriai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r w:rsidR="007B1995">
              <w:rPr>
                <w:rFonts w:cs="Calibri"/>
                <w:color w:val="auto"/>
                <w:sz w:val="22"/>
                <w:szCs w:val="22"/>
              </w:rPr>
              <w:t xml:space="preserve">si inverteriu (-iais)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26573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lastRenderedPageBreak/>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r w:rsidRPr="00026ED1">
              <w:rPr>
                <w:rFonts w:cs="Calibri"/>
                <w:color w:val="auto"/>
                <w:sz w:val="22"/>
                <w:szCs w:val="22"/>
              </w:rPr>
              <w:t>Inverteriai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Inverteriai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474C7398"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045E8D">
              <w:rPr>
                <w:rFonts w:cs="Calibri"/>
                <w:color w:val="auto"/>
                <w:sz w:val="22"/>
                <w:szCs w:val="22"/>
              </w:rPr>
              <w:t>100</w:t>
            </w:r>
            <w:r w:rsidR="00CD23DA">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w:t>
            </w:r>
            <w:r w:rsidRPr="0052004F">
              <w:rPr>
                <w:rFonts w:cs="Calibri"/>
                <w:color w:val="auto"/>
                <w:sz w:val="22"/>
                <w:szCs w:val="22"/>
              </w:rPr>
              <w:lastRenderedPageBreak/>
              <w:t>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r w:rsidRPr="00AE5E2A">
              <w:rPr>
                <w:rFonts w:ascii="Calibri" w:hAnsi="Calibri" w:cs="Calibri"/>
                <w:b w:val="0"/>
                <w:bCs/>
              </w:rPr>
              <w:t>Wh/kg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 xml:space="preserve">Baterijų sistema turi užtikrinti ne mažiau kaip 6 000 įkrovimo–iškrovimo ciklų, po </w:t>
            </w:r>
            <w:r w:rsidRPr="00D43E89">
              <w:rPr>
                <w:rFonts w:ascii="Calibri" w:hAnsi="Calibri" w:cs="Calibri"/>
                <w:b w:val="0"/>
                <w:bCs/>
              </w:rPr>
              <w:lastRenderedPageBreak/>
              <w:t>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(LiFePO₄,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Wh/kg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w:t>
            </w:r>
            <w:r w:rsidRPr="00AE5E2A">
              <w:rPr>
                <w:rFonts w:cs="Calibri"/>
                <w:color w:val="auto"/>
                <w:sz w:val="22"/>
                <w:szCs w:val="22"/>
              </w:rPr>
              <w:lastRenderedPageBreak/>
              <w:t>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26573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tcPr>
          <w:p w14:paraId="062B0D56" w14:textId="77777777" w:rsidR="00F509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w:t>
            </w:r>
            <w:r w:rsidRPr="00277F0D">
              <w:rPr>
                <w:rFonts w:cs="Calibri"/>
                <w:color w:val="auto"/>
                <w:sz w:val="22"/>
                <w:szCs w:val="22"/>
              </w:rPr>
              <w:t>uri būti užtikrintas sklandus automatinis perėjimas tarp prijungimo prie energetinės sistemos ir autonominio veikimo (atsijungus nuo sistemos). Perėjimo trukmė neturi viršyti 100 ms.</w:t>
            </w:r>
          </w:p>
          <w:p w14:paraId="69C43583" w14:textId="1A443896" w:rsidR="00CD23DA" w:rsidRPr="002E7A58" w:rsidRDefault="00CD23D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sz w:val="22"/>
                <w:szCs w:val="22"/>
              </w:rPr>
            </w:pPr>
            <w:r w:rsidRPr="002E7A58">
              <w:rPr>
                <w:rFonts w:cs="Calibri"/>
                <w:i/>
                <w:iCs/>
                <w:color w:val="auto"/>
                <w:sz w:val="22"/>
                <w:szCs w:val="22"/>
              </w:rPr>
              <w:t>(Reikalavimas užtikrinti sklandų automatinį perėjimą tarp prijungimo prie energetinės sistemos ir autonominio veikimo (perėjimo trukmė ≤100 ms) taikomas visai elektros energijos gamybos ir kaupimo sistemai kaip integruotam sprendimui.)</w:t>
            </w:r>
          </w:p>
        </w:tc>
        <w:tc>
          <w:tcPr>
            <w:tcW w:w="3260" w:type="dxa"/>
          </w:tcPr>
          <w:p w14:paraId="3796CD12"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2745CCFD" w14:textId="7118AE1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6BEBF1" w14:textId="5B45B780" w:rsidR="00F5098A"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ms.</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07D97C5B" w14:textId="77777777" w:rsidR="00CD23DA" w:rsidRDefault="00CD23DA" w:rsidP="00CD23D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26573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DC srovės grandinės automatinis išjungiklis</w:t>
            </w:r>
          </w:p>
        </w:tc>
        <w:tc>
          <w:tcPr>
            <w:tcW w:w="4253" w:type="dxa"/>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lang w:val="en-US"/>
              </w:rPr>
              <w:t>Prioritetinių vartotojų valdymas</w:t>
            </w:r>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26573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lang w:val="en-US"/>
              </w:rPr>
              <w:t>Atitikimas CE reikalavimams</w:t>
            </w:r>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26573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 xml:space="preserve">Sistema turi užtikrinti sklandų automatinį perėjimą tarp autonominio režimo ir įprasto elektros energijos tiekimo iš elektros tinklų (ir </w:t>
            </w:r>
            <w:r w:rsidRPr="00E56D8A">
              <w:rPr>
                <w:rFonts w:cs="Calibri"/>
                <w:iCs/>
                <w:color w:val="auto"/>
                <w:sz w:val="22"/>
                <w:szCs w:val="22"/>
              </w:rPr>
              <w:lastRenderedPageBreak/>
              <w:t>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26573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4.2.</w:t>
            </w:r>
          </w:p>
        </w:tc>
        <w:tc>
          <w:tcPr>
            <w:tcW w:w="2327" w:type="dxa"/>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26573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26573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Saulės elektrinės sistema, įskaitant inverterius,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26573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kWh/kWp).</w:t>
            </w:r>
          </w:p>
        </w:tc>
        <w:tc>
          <w:tcPr>
            <w:tcW w:w="3260" w:type="dxa"/>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Sistema turi užtikrinti, kad visi duomenys būtų perduodami šifruotais protokolais (pvz., TLS, HTTPS). Stebėsenos sistema turi turėti vietinę duomenų saugyklą, kuri užtikrintų </w:t>
            </w:r>
            <w:r w:rsidRPr="008B0821">
              <w:rPr>
                <w:rFonts w:cs="Calibri"/>
                <w:iCs/>
                <w:color w:val="auto"/>
                <w:sz w:val="22"/>
                <w:szCs w:val="22"/>
              </w:rPr>
              <w:lastRenderedPageBreak/>
              <w:t>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26573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5.4.</w:t>
            </w:r>
          </w:p>
        </w:tc>
        <w:tc>
          <w:tcPr>
            <w:tcW w:w="2327" w:type="dxa"/>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Saulės elektrinės valdymo blokas turi būti komplektuojamas su LTE/5G moduliu (arba lygiaverčiu), kuris užtikrins komunikaciją su stebėsenos sistema. Jei mobilusis ryšys yra nepakankamas, sistema turi palaikyti alternatyvų ryšio sprendimą, pvz., vietinį Wi-Fi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26573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lastRenderedPageBreak/>
              <w:t>Visi pateikiami dokumentai ir formatai turi būti iš anksto suderinti su Pirkėju.</w:t>
            </w:r>
          </w:p>
        </w:tc>
        <w:tc>
          <w:tcPr>
            <w:tcW w:w="3260" w:type="dxa"/>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26573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Garantiniai dokumentai visiems sistemos komponentams (pvz., moduliai, inverteriai, akumuliatoriai, stebėsenos sistema).</w:t>
            </w:r>
          </w:p>
        </w:tc>
        <w:tc>
          <w:tcPr>
            <w:tcW w:w="3260" w:type="dxa"/>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26573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26573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lastRenderedPageBreak/>
              <w:t>Preliminarus s</w:t>
            </w:r>
            <w:r w:rsidRPr="007D0797">
              <w:rPr>
                <w:rFonts w:ascii="Calibri" w:hAnsi="Calibri" w:cs="Calibri"/>
                <w:b w:val="0"/>
              </w:rPr>
              <w:t>chematinis saulės fotovoltinių modulių išdėstymas/schema ant pastato stogo.</w:t>
            </w:r>
          </w:p>
        </w:tc>
        <w:tc>
          <w:tcPr>
            <w:tcW w:w="3260" w:type="dxa"/>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lastRenderedPageBreak/>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26573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942BA" w14:textId="77777777" w:rsidR="0026573F" w:rsidRDefault="0026573F">
      <w:pPr>
        <w:spacing w:after="0" w:line="240" w:lineRule="auto"/>
      </w:pPr>
      <w:r>
        <w:separator/>
      </w:r>
    </w:p>
  </w:endnote>
  <w:endnote w:type="continuationSeparator" w:id="0">
    <w:p w14:paraId="613DB4D5" w14:textId="77777777" w:rsidR="0026573F" w:rsidRDefault="00265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0EA2E" w14:textId="77777777" w:rsidR="0026573F" w:rsidRDefault="0026573F">
      <w:pPr>
        <w:spacing w:after="0" w:line="240" w:lineRule="auto"/>
      </w:pPr>
      <w:r>
        <w:separator/>
      </w:r>
    </w:p>
  </w:footnote>
  <w:footnote w:type="continuationSeparator" w:id="0">
    <w:p w14:paraId="30EB0B02" w14:textId="77777777" w:rsidR="0026573F" w:rsidRDefault="002657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5E8D"/>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73F"/>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358B"/>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B84"/>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AB8"/>
    <w:rsid w:val="00525129"/>
    <w:rsid w:val="00525909"/>
    <w:rsid w:val="005263D1"/>
    <w:rsid w:val="00526677"/>
    <w:rsid w:val="00526884"/>
    <w:rsid w:val="005300B0"/>
    <w:rsid w:val="00535C86"/>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55EA"/>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23DA"/>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3.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112</TotalTime>
  <Pages>23</Pages>
  <Words>28105</Words>
  <Characters>16021</Characters>
  <Application>Microsoft Office Word</Application>
  <DocSecurity>0</DocSecurity>
  <Lines>133</Lines>
  <Paragraphs>88</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20</cp:revision>
  <dcterms:created xsi:type="dcterms:W3CDTF">2025-05-08T12:49:00Z</dcterms:created>
  <dcterms:modified xsi:type="dcterms:W3CDTF">2026-01-20T12:25:00Z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